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CC8C" w14:textId="611A7586" w:rsidR="00BA00A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Willelma ROCHES</w:t>
      </w:r>
      <w:r>
        <w:rPr>
          <w:rFonts w:cs="Times New Roman"/>
          <w:szCs w:val="24"/>
        </w:rPr>
        <w:t xml:space="preserve">      (d.ca.1410)</w:t>
      </w:r>
    </w:p>
    <w:p w14:paraId="6EED60CF" w14:textId="28802BCC" w:rsidR="007C385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69FB2352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706EBFBE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2D020429" w14:textId="032E2178" w:rsidR="007C385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John Roches.     (C.F.R. 1405-14 p.189)</w:t>
      </w:r>
    </w:p>
    <w:p w14:paraId="3192CB65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58C390E5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7DB6BBDA" w14:textId="236E5FBB" w:rsidR="007C385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Nov.1410</w:t>
      </w:r>
      <w:r>
        <w:rPr>
          <w:rFonts w:cs="Times New Roman"/>
          <w:szCs w:val="24"/>
        </w:rPr>
        <w:tab/>
        <w:t>Writs of diem clausit extremum to the Escheators of Hertfordshire,</w:t>
      </w:r>
    </w:p>
    <w:p w14:paraId="360378F8" w14:textId="569667ED" w:rsidR="007C385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Oxfordshire, Wiltshire, Dorset and Gloucestershire.   (ibid.)</w:t>
      </w:r>
    </w:p>
    <w:p w14:paraId="0B41D360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58851684" w14:textId="77777777" w:rsidR="007C385B" w:rsidRDefault="007C385B" w:rsidP="009139A6">
      <w:pPr>
        <w:pStyle w:val="NoSpacing"/>
        <w:rPr>
          <w:rFonts w:cs="Times New Roman"/>
          <w:szCs w:val="24"/>
        </w:rPr>
      </w:pPr>
    </w:p>
    <w:p w14:paraId="7DB2D1DB" w14:textId="53BEFCF0" w:rsidR="007C385B" w:rsidRPr="007C385B" w:rsidRDefault="007C38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July 2023</w:t>
      </w:r>
    </w:p>
    <w:sectPr w:rsidR="007C385B" w:rsidRPr="007C38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0178" w14:textId="77777777" w:rsidR="007C385B" w:rsidRDefault="007C385B" w:rsidP="009139A6">
      <w:r>
        <w:separator/>
      </w:r>
    </w:p>
  </w:endnote>
  <w:endnote w:type="continuationSeparator" w:id="0">
    <w:p w14:paraId="6CD1CFB6" w14:textId="77777777" w:rsidR="007C385B" w:rsidRDefault="007C38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07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6F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55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BDC52" w14:textId="77777777" w:rsidR="007C385B" w:rsidRDefault="007C385B" w:rsidP="009139A6">
      <w:r>
        <w:separator/>
      </w:r>
    </w:p>
  </w:footnote>
  <w:footnote w:type="continuationSeparator" w:id="0">
    <w:p w14:paraId="49F52E28" w14:textId="77777777" w:rsidR="007C385B" w:rsidRDefault="007C38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03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C5B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85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5B"/>
    <w:rsid w:val="000666E0"/>
    <w:rsid w:val="002510B7"/>
    <w:rsid w:val="005C130B"/>
    <w:rsid w:val="007C385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6953"/>
  <w15:chartTrackingRefBased/>
  <w15:docId w15:val="{2D7B7B1B-FE09-4788-82FB-7B8E57C8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2023-07-24T20:42:00Z</dcterms:created>
  <dcterms:modified xsi:type="dcterms:W3CDTF">2023-07-24T20:46:00Z</dcterms:modified>
</cp:coreProperties>
</file>